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9089F" w14:textId="77777777" w:rsidR="00516082" w:rsidRDefault="00516082" w:rsidP="0051608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William MELLYNG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0CAC9561" w14:textId="77777777" w:rsidR="00516082" w:rsidRDefault="00516082" w:rsidP="0051608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3EB6701" w14:textId="77777777" w:rsidR="00516082" w:rsidRDefault="00516082" w:rsidP="0051608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8DB771F" w14:textId="77777777" w:rsidR="00516082" w:rsidRDefault="00516082" w:rsidP="0051608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Richard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Paule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Coston, Leicestershire(q.v.),</w:t>
      </w:r>
    </w:p>
    <w:p w14:paraId="667586FF" w14:textId="77777777" w:rsidR="00516082" w:rsidRDefault="00516082" w:rsidP="0051608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and Stephen Mower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Woolsthorpe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by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Bitam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Lincolnshire.</w:t>
      </w:r>
    </w:p>
    <w:p w14:paraId="45C8E151" w14:textId="77777777" w:rsidR="00516082" w:rsidRDefault="00516082" w:rsidP="0051608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4678C3DB" w14:textId="77777777" w:rsidR="00516082" w:rsidRDefault="00516082" w:rsidP="0051608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1FE83D3" w14:textId="77777777" w:rsidR="00516082" w:rsidRDefault="00516082" w:rsidP="0051608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C13F245" w14:textId="77777777" w:rsidR="00516082" w:rsidRDefault="00516082" w:rsidP="0051608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31 December 2021</w:t>
      </w:r>
    </w:p>
    <w:p w14:paraId="415AE74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35605" w14:textId="77777777" w:rsidR="00516082" w:rsidRDefault="00516082" w:rsidP="009139A6">
      <w:r>
        <w:separator/>
      </w:r>
    </w:p>
  </w:endnote>
  <w:endnote w:type="continuationSeparator" w:id="0">
    <w:p w14:paraId="2F50A59A" w14:textId="77777777" w:rsidR="00516082" w:rsidRDefault="0051608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5510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1866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004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672F1" w14:textId="77777777" w:rsidR="00516082" w:rsidRDefault="00516082" w:rsidP="009139A6">
      <w:r>
        <w:separator/>
      </w:r>
    </w:p>
  </w:footnote>
  <w:footnote w:type="continuationSeparator" w:id="0">
    <w:p w14:paraId="113CFE96" w14:textId="77777777" w:rsidR="00516082" w:rsidRDefault="0051608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ADF3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DF0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043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082"/>
    <w:rsid w:val="000666E0"/>
    <w:rsid w:val="002510B7"/>
    <w:rsid w:val="0051608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23728"/>
  <w15:chartTrackingRefBased/>
  <w15:docId w15:val="{35DC4593-4446-4B4B-BD13-062B0CBF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160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2022-01-28T20:46:00Z</dcterms:created>
  <dcterms:modified xsi:type="dcterms:W3CDTF">2022-01-28T20:46:00Z</dcterms:modified>
</cp:coreProperties>
</file>